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149CF" w14:textId="77777777" w:rsidR="00F30F0B" w:rsidRDefault="00F30F0B" w:rsidP="00F30F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Perceval WYKHAM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fl.1455)</w:t>
      </w:r>
    </w:p>
    <w:p w14:paraId="3C4936C8" w14:textId="77777777" w:rsidR="00F30F0B" w:rsidRDefault="00F30F0B" w:rsidP="00F30F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Swalcliffe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Oxfordshire</w:t>
      </w:r>
      <w:proofErr w:type="spellEnd"/>
      <w:r>
        <w:rPr>
          <w:rFonts w:ascii="Times New Roman" w:hAnsi="Times New Roman" w:cs="Times New Roman"/>
          <w:sz w:val="24"/>
          <w:szCs w:val="24"/>
        </w:rPr>
        <w:t>. Gentleman.</w:t>
      </w:r>
    </w:p>
    <w:p w14:paraId="5FC7736A" w14:textId="77777777" w:rsidR="00F30F0B" w:rsidRDefault="00F30F0B" w:rsidP="00F30F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A3A4C5" w14:textId="77777777" w:rsidR="00F30F0B" w:rsidRDefault="00F30F0B" w:rsidP="00F30F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F4C552" w14:textId="77777777" w:rsidR="00F30F0B" w:rsidRDefault="00F30F0B" w:rsidP="00F30F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1455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Wykham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Swalcliffe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Wryxworth</w:t>
      </w:r>
      <w:proofErr w:type="spellEnd"/>
      <w:r>
        <w:rPr>
          <w:rFonts w:ascii="Times New Roman" w:hAnsi="Times New Roman" w:cs="Times New Roman"/>
          <w:sz w:val="24"/>
          <w:szCs w:val="24"/>
        </w:rPr>
        <w:t>, King’s</w:t>
      </w:r>
    </w:p>
    <w:p w14:paraId="3242DDFE" w14:textId="77777777" w:rsidR="00F30F0B" w:rsidRDefault="00F30F0B" w:rsidP="00F30F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brought a plaint of debt against him and John Porter of</w:t>
      </w:r>
    </w:p>
    <w:p w14:paraId="4A4B1A63" w14:textId="77777777" w:rsidR="00F30F0B" w:rsidRDefault="00F30F0B" w:rsidP="00F30F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Holwell Grange, </w:t>
      </w:r>
      <w:proofErr w:type="spellStart"/>
      <w:r>
        <w:rPr>
          <w:rFonts w:ascii="Times New Roman" w:hAnsi="Times New Roman" w:cs="Times New Roman"/>
          <w:sz w:val="24"/>
          <w:szCs w:val="24"/>
        </w:rPr>
        <w:t>Oxfordshire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3E401BE3" w14:textId="77777777" w:rsidR="00F30F0B" w:rsidRDefault="00F30F0B" w:rsidP="00F30F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7C60C6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https://waalt.uh.edu/index.php/CP40/776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C7A97BA" w14:textId="77777777" w:rsidR="00F30F0B" w:rsidRDefault="00F30F0B" w:rsidP="00F30F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1B8041" w14:textId="77777777" w:rsidR="00F30F0B" w:rsidRDefault="00F30F0B" w:rsidP="00F30F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14149B" w14:textId="77777777" w:rsidR="00F30F0B" w:rsidRDefault="00F30F0B" w:rsidP="00F30F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25 March 2022 </w:t>
      </w:r>
    </w:p>
    <w:p w14:paraId="2FE39D1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36961" w14:textId="77777777" w:rsidR="00F30F0B" w:rsidRDefault="00F30F0B" w:rsidP="009139A6">
      <w:r>
        <w:separator/>
      </w:r>
    </w:p>
  </w:endnote>
  <w:endnote w:type="continuationSeparator" w:id="0">
    <w:p w14:paraId="2438679C" w14:textId="77777777" w:rsidR="00F30F0B" w:rsidRDefault="00F30F0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406D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2180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B46B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D2CEE" w14:textId="77777777" w:rsidR="00F30F0B" w:rsidRDefault="00F30F0B" w:rsidP="009139A6">
      <w:r>
        <w:separator/>
      </w:r>
    </w:p>
  </w:footnote>
  <w:footnote w:type="continuationSeparator" w:id="0">
    <w:p w14:paraId="5EB9D773" w14:textId="77777777" w:rsidR="00F30F0B" w:rsidRDefault="00F30F0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37F2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DA4F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281F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F0B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30F0B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FF848B"/>
  <w15:chartTrackingRefBased/>
  <w15:docId w15:val="{C4353CEB-7CE1-4668-ABB5-DDAF06BAC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30F0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7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2022-05-25T20:20:00Z</dcterms:created>
  <dcterms:modified xsi:type="dcterms:W3CDTF">2022-05-25T20:20:00Z</dcterms:modified>
</cp:coreProperties>
</file>